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F1C" w:rsidRDefault="00D36F1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5.35pt;margin-top:4.05pt;width:0;height:780.75pt;z-index:251659264" o:connectortype="straight"/>
        </w:pict>
      </w:r>
      <w:r>
        <w:t>Adı Soyadı:…………………………………...</w:t>
      </w:r>
    </w:p>
    <w:p w:rsidR="00D36F1C" w:rsidRDefault="00D36F1C" w:rsidP="00F1614B">
      <w:pPr>
        <w:jc w:val="center"/>
        <w:rPr>
          <w:sz w:val="32"/>
          <w:szCs w:val="32"/>
        </w:rPr>
        <w:sectPr w:rsidR="00D36F1C" w:rsidSect="00F1614B">
          <w:pgSz w:w="11906" w:h="16838"/>
          <w:pgMar w:top="568" w:right="707" w:bottom="567" w:left="851" w:header="708" w:footer="708" w:gutter="0"/>
          <w:cols w:space="708"/>
          <w:docGrid w:linePitch="360"/>
        </w:sectPr>
      </w:pPr>
    </w:p>
    <w:p w:rsidR="00D36F1C" w:rsidRDefault="00D36F1C" w:rsidP="00F1614B">
      <w:pPr>
        <w:jc w:val="center"/>
        <w:rPr>
          <w:sz w:val="32"/>
          <w:szCs w:val="32"/>
        </w:rPr>
      </w:pPr>
      <w:r w:rsidRPr="00F1614B">
        <w:rPr>
          <w:sz w:val="32"/>
          <w:szCs w:val="32"/>
        </w:rPr>
        <w:t>Ç</w:t>
      </w:r>
      <w:r>
        <w:rPr>
          <w:sz w:val="32"/>
          <w:szCs w:val="32"/>
        </w:rPr>
        <w:t>ARP</w:t>
      </w:r>
      <w:r w:rsidRPr="00F1614B">
        <w:rPr>
          <w:sz w:val="32"/>
          <w:szCs w:val="32"/>
        </w:rPr>
        <w:t xml:space="preserve">MA </w:t>
      </w:r>
      <w:r>
        <w:rPr>
          <w:sz w:val="32"/>
          <w:szCs w:val="32"/>
        </w:rPr>
        <w:t>TESTİ</w:t>
      </w:r>
    </w:p>
    <w:p w:rsidR="00D36F1C" w:rsidRDefault="00D36F1C" w:rsidP="002A5275">
      <w:r>
        <w:rPr>
          <w:noProof/>
        </w:rPr>
        <w:pict>
          <v:rect id="_x0000_s1027" style="position:absolute;margin-left:-5.8pt;margin-top:159.15pt;width:246pt;height:51.75pt;z-index:-251660288"/>
        </w:pict>
      </w:r>
    </w:p>
    <w:tbl>
      <w:tblPr>
        <w:tblpPr w:leftFromText="141" w:rightFromText="141" w:vertAnchor="text" w:horzAnchor="margin" w:tblpY="-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93"/>
        <w:gridCol w:w="1134"/>
        <w:gridCol w:w="1701"/>
      </w:tblGrid>
      <w:tr w:rsidR="00D36F1C" w:rsidTr="009035AA">
        <w:trPr>
          <w:trHeight w:val="331"/>
        </w:trPr>
        <w:tc>
          <w:tcPr>
            <w:tcW w:w="2093" w:type="dxa"/>
          </w:tcPr>
          <w:p w:rsidR="00D36F1C" w:rsidRPr="009035AA" w:rsidRDefault="00D36F1C" w:rsidP="009035AA">
            <w:pPr>
              <w:rPr>
                <w:b/>
              </w:rPr>
            </w:pPr>
            <w:r w:rsidRPr="009035AA">
              <w:rPr>
                <w:b/>
              </w:rPr>
              <w:t>ÜRÜN ADI</w:t>
            </w:r>
          </w:p>
        </w:tc>
        <w:tc>
          <w:tcPr>
            <w:tcW w:w="1134" w:type="dxa"/>
          </w:tcPr>
          <w:p w:rsidR="00D36F1C" w:rsidRPr="009035AA" w:rsidRDefault="00D36F1C" w:rsidP="009035AA">
            <w:pPr>
              <w:rPr>
                <w:b/>
              </w:rPr>
            </w:pPr>
            <w:r w:rsidRPr="009035AA">
              <w:rPr>
                <w:b/>
              </w:rPr>
              <w:t>Miktar</w:t>
            </w:r>
          </w:p>
        </w:tc>
        <w:tc>
          <w:tcPr>
            <w:tcW w:w="1701" w:type="dxa"/>
          </w:tcPr>
          <w:p w:rsidR="00D36F1C" w:rsidRPr="009035AA" w:rsidRDefault="00D36F1C" w:rsidP="009035AA">
            <w:pPr>
              <w:rPr>
                <w:b/>
              </w:rPr>
            </w:pPr>
            <w:r w:rsidRPr="009035AA">
              <w:rPr>
                <w:b/>
              </w:rPr>
              <w:t>Fiyatı (TL)</w:t>
            </w:r>
          </w:p>
        </w:tc>
      </w:tr>
      <w:tr w:rsidR="00D36F1C" w:rsidTr="009035AA">
        <w:trPr>
          <w:trHeight w:val="331"/>
        </w:trPr>
        <w:tc>
          <w:tcPr>
            <w:tcW w:w="2093" w:type="dxa"/>
          </w:tcPr>
          <w:p w:rsidR="00D36F1C" w:rsidRPr="009035AA" w:rsidRDefault="00D36F1C" w:rsidP="009035AA">
            <w:pPr>
              <w:rPr>
                <w:rFonts w:ascii="Arial Narrow" w:hAnsi="Arial Narrow"/>
              </w:rPr>
            </w:pPr>
            <w:r w:rsidRPr="009035AA">
              <w:rPr>
                <w:rFonts w:ascii="Arial Narrow" w:hAnsi="Arial Narrow"/>
              </w:rPr>
              <w:t>Pirinç</w:t>
            </w:r>
          </w:p>
        </w:tc>
        <w:tc>
          <w:tcPr>
            <w:tcW w:w="1134" w:type="dxa"/>
          </w:tcPr>
          <w:p w:rsidR="00D36F1C" w:rsidRPr="009035AA" w:rsidRDefault="00D36F1C" w:rsidP="009035AA">
            <w:pPr>
              <w:jc w:val="center"/>
              <w:rPr>
                <w:rFonts w:ascii="Arial Narrow" w:hAnsi="Arial Narrow"/>
              </w:rPr>
            </w:pPr>
            <w:smartTag w:uri="urn:schemas-microsoft-com:office:smarttags" w:element="metricconverter">
              <w:smartTagPr>
                <w:attr w:name="ProductID" w:val="1 kg"/>
              </w:smartTagPr>
              <w:r w:rsidRPr="009035AA">
                <w:rPr>
                  <w:rFonts w:ascii="Arial Narrow" w:hAnsi="Arial Narrow"/>
                </w:rPr>
                <w:t>1 kg</w:t>
              </w:r>
            </w:smartTag>
          </w:p>
        </w:tc>
        <w:tc>
          <w:tcPr>
            <w:tcW w:w="1701" w:type="dxa"/>
          </w:tcPr>
          <w:p w:rsidR="00D36F1C" w:rsidRPr="009035AA" w:rsidRDefault="00D36F1C" w:rsidP="009035AA">
            <w:pPr>
              <w:jc w:val="center"/>
              <w:rPr>
                <w:rFonts w:ascii="Arial Narrow" w:hAnsi="Arial Narrow"/>
              </w:rPr>
            </w:pPr>
            <w:r w:rsidRPr="009035AA">
              <w:rPr>
                <w:rFonts w:ascii="Arial Narrow" w:hAnsi="Arial Narrow"/>
              </w:rPr>
              <w:t>2</w:t>
            </w:r>
          </w:p>
        </w:tc>
      </w:tr>
      <w:tr w:rsidR="00D36F1C" w:rsidTr="009035AA">
        <w:trPr>
          <w:trHeight w:val="331"/>
        </w:trPr>
        <w:tc>
          <w:tcPr>
            <w:tcW w:w="2093" w:type="dxa"/>
          </w:tcPr>
          <w:p w:rsidR="00D36F1C" w:rsidRPr="009035AA" w:rsidRDefault="00D36F1C" w:rsidP="009035AA">
            <w:pPr>
              <w:rPr>
                <w:rFonts w:ascii="Arial Narrow" w:hAnsi="Arial Narrow"/>
              </w:rPr>
            </w:pPr>
            <w:r w:rsidRPr="009035AA">
              <w:rPr>
                <w:rFonts w:ascii="Arial Narrow" w:hAnsi="Arial Narrow"/>
              </w:rPr>
              <w:t>Makarna</w:t>
            </w:r>
          </w:p>
        </w:tc>
        <w:tc>
          <w:tcPr>
            <w:tcW w:w="1134" w:type="dxa"/>
          </w:tcPr>
          <w:p w:rsidR="00D36F1C" w:rsidRPr="009035AA" w:rsidRDefault="00D36F1C" w:rsidP="009035AA">
            <w:pPr>
              <w:jc w:val="center"/>
              <w:rPr>
                <w:rFonts w:ascii="Arial Narrow" w:hAnsi="Arial Narrow"/>
              </w:rPr>
            </w:pPr>
            <w:smartTag w:uri="urn:schemas-microsoft-com:office:smarttags" w:element="metricconverter">
              <w:smartTagPr>
                <w:attr w:name="ProductID" w:val="1 kg"/>
              </w:smartTagPr>
              <w:r w:rsidRPr="009035AA">
                <w:rPr>
                  <w:rFonts w:ascii="Arial Narrow" w:hAnsi="Arial Narrow"/>
                </w:rPr>
                <w:t>1 kg</w:t>
              </w:r>
            </w:smartTag>
          </w:p>
        </w:tc>
        <w:tc>
          <w:tcPr>
            <w:tcW w:w="1701" w:type="dxa"/>
          </w:tcPr>
          <w:p w:rsidR="00D36F1C" w:rsidRPr="009035AA" w:rsidRDefault="00D36F1C" w:rsidP="009035AA">
            <w:pPr>
              <w:jc w:val="center"/>
              <w:rPr>
                <w:rFonts w:ascii="Arial Narrow" w:hAnsi="Arial Narrow"/>
              </w:rPr>
            </w:pPr>
            <w:r w:rsidRPr="009035AA">
              <w:rPr>
                <w:rFonts w:ascii="Arial Narrow" w:hAnsi="Arial Narrow"/>
              </w:rPr>
              <w:t>1</w:t>
            </w:r>
          </w:p>
        </w:tc>
      </w:tr>
      <w:tr w:rsidR="00D36F1C" w:rsidTr="009035AA">
        <w:trPr>
          <w:trHeight w:val="331"/>
        </w:trPr>
        <w:tc>
          <w:tcPr>
            <w:tcW w:w="2093" w:type="dxa"/>
          </w:tcPr>
          <w:p w:rsidR="00D36F1C" w:rsidRPr="009035AA" w:rsidRDefault="00D36F1C" w:rsidP="009035AA">
            <w:pPr>
              <w:rPr>
                <w:rFonts w:ascii="Arial Narrow" w:hAnsi="Arial Narrow"/>
              </w:rPr>
            </w:pPr>
            <w:r w:rsidRPr="009035AA">
              <w:rPr>
                <w:rFonts w:ascii="Arial Narrow" w:hAnsi="Arial Narrow"/>
              </w:rPr>
              <w:t xml:space="preserve">Mercimek </w:t>
            </w:r>
          </w:p>
        </w:tc>
        <w:tc>
          <w:tcPr>
            <w:tcW w:w="1134" w:type="dxa"/>
          </w:tcPr>
          <w:p w:rsidR="00D36F1C" w:rsidRPr="009035AA" w:rsidRDefault="00D36F1C" w:rsidP="009035AA">
            <w:pPr>
              <w:jc w:val="center"/>
              <w:rPr>
                <w:rFonts w:ascii="Arial Narrow" w:hAnsi="Arial Narrow"/>
              </w:rPr>
            </w:pPr>
            <w:smartTag w:uri="urn:schemas-microsoft-com:office:smarttags" w:element="metricconverter">
              <w:smartTagPr>
                <w:attr w:name="ProductID" w:val="1 kg"/>
              </w:smartTagPr>
              <w:r w:rsidRPr="009035AA">
                <w:rPr>
                  <w:rFonts w:ascii="Arial Narrow" w:hAnsi="Arial Narrow"/>
                </w:rPr>
                <w:t>1 kg</w:t>
              </w:r>
            </w:smartTag>
          </w:p>
        </w:tc>
        <w:tc>
          <w:tcPr>
            <w:tcW w:w="1701" w:type="dxa"/>
          </w:tcPr>
          <w:p w:rsidR="00D36F1C" w:rsidRPr="009035AA" w:rsidRDefault="00D36F1C" w:rsidP="009035AA">
            <w:pPr>
              <w:jc w:val="center"/>
              <w:rPr>
                <w:rFonts w:ascii="Arial Narrow" w:hAnsi="Arial Narrow"/>
              </w:rPr>
            </w:pPr>
            <w:r w:rsidRPr="009035AA">
              <w:rPr>
                <w:rFonts w:ascii="Arial Narrow" w:hAnsi="Arial Narrow"/>
              </w:rPr>
              <w:t>2</w:t>
            </w:r>
          </w:p>
        </w:tc>
      </w:tr>
      <w:tr w:rsidR="00D36F1C" w:rsidTr="009035AA">
        <w:trPr>
          <w:trHeight w:val="331"/>
        </w:trPr>
        <w:tc>
          <w:tcPr>
            <w:tcW w:w="2093" w:type="dxa"/>
          </w:tcPr>
          <w:p w:rsidR="00D36F1C" w:rsidRPr="009035AA" w:rsidRDefault="00D36F1C" w:rsidP="009035AA">
            <w:pPr>
              <w:rPr>
                <w:rFonts w:ascii="Arial Narrow" w:hAnsi="Arial Narrow"/>
              </w:rPr>
            </w:pPr>
            <w:r w:rsidRPr="009035AA">
              <w:rPr>
                <w:rFonts w:ascii="Arial Narrow" w:hAnsi="Arial Narrow"/>
              </w:rPr>
              <w:t>Kuru fasulye</w:t>
            </w:r>
          </w:p>
        </w:tc>
        <w:tc>
          <w:tcPr>
            <w:tcW w:w="1134" w:type="dxa"/>
          </w:tcPr>
          <w:p w:rsidR="00D36F1C" w:rsidRPr="009035AA" w:rsidRDefault="00D36F1C" w:rsidP="009035AA">
            <w:pPr>
              <w:jc w:val="center"/>
              <w:rPr>
                <w:rFonts w:ascii="Arial Narrow" w:hAnsi="Arial Narrow"/>
              </w:rPr>
            </w:pPr>
            <w:smartTag w:uri="urn:schemas-microsoft-com:office:smarttags" w:element="metricconverter">
              <w:smartTagPr>
                <w:attr w:name="ProductID" w:val="1 kg"/>
              </w:smartTagPr>
              <w:r w:rsidRPr="009035AA">
                <w:rPr>
                  <w:rFonts w:ascii="Arial Narrow" w:hAnsi="Arial Narrow"/>
                </w:rPr>
                <w:t>1 kg</w:t>
              </w:r>
            </w:smartTag>
          </w:p>
        </w:tc>
        <w:tc>
          <w:tcPr>
            <w:tcW w:w="1701" w:type="dxa"/>
          </w:tcPr>
          <w:p w:rsidR="00D36F1C" w:rsidRPr="009035AA" w:rsidRDefault="00D36F1C" w:rsidP="009035AA">
            <w:pPr>
              <w:jc w:val="center"/>
              <w:rPr>
                <w:rFonts w:ascii="Arial Narrow" w:hAnsi="Arial Narrow"/>
              </w:rPr>
            </w:pPr>
            <w:r w:rsidRPr="009035AA">
              <w:rPr>
                <w:rFonts w:ascii="Arial Narrow" w:hAnsi="Arial Narrow"/>
              </w:rPr>
              <w:t>3</w:t>
            </w:r>
          </w:p>
        </w:tc>
      </w:tr>
      <w:tr w:rsidR="00D36F1C" w:rsidTr="009035AA">
        <w:trPr>
          <w:trHeight w:val="351"/>
        </w:trPr>
        <w:tc>
          <w:tcPr>
            <w:tcW w:w="2093" w:type="dxa"/>
          </w:tcPr>
          <w:p w:rsidR="00D36F1C" w:rsidRPr="009035AA" w:rsidRDefault="00D36F1C" w:rsidP="009035AA">
            <w:pPr>
              <w:rPr>
                <w:rFonts w:ascii="Arial Narrow" w:hAnsi="Arial Narrow"/>
              </w:rPr>
            </w:pPr>
            <w:r w:rsidRPr="009035AA">
              <w:rPr>
                <w:rFonts w:ascii="Arial Narrow" w:hAnsi="Arial Narrow"/>
              </w:rPr>
              <w:t xml:space="preserve">Turşu </w:t>
            </w:r>
          </w:p>
        </w:tc>
        <w:tc>
          <w:tcPr>
            <w:tcW w:w="1134" w:type="dxa"/>
          </w:tcPr>
          <w:p w:rsidR="00D36F1C" w:rsidRPr="009035AA" w:rsidRDefault="00D36F1C" w:rsidP="009035AA">
            <w:pPr>
              <w:jc w:val="center"/>
              <w:rPr>
                <w:rFonts w:ascii="Arial Narrow" w:hAnsi="Arial Narrow"/>
              </w:rPr>
            </w:pPr>
            <w:smartTag w:uri="urn:schemas-microsoft-com:office:smarttags" w:element="metricconverter">
              <w:smartTagPr>
                <w:attr w:name="ProductID" w:val="1 kg"/>
              </w:smartTagPr>
              <w:r w:rsidRPr="009035AA">
                <w:rPr>
                  <w:rFonts w:ascii="Arial Narrow" w:hAnsi="Arial Narrow"/>
                </w:rPr>
                <w:t>1 kg</w:t>
              </w:r>
            </w:smartTag>
          </w:p>
        </w:tc>
        <w:tc>
          <w:tcPr>
            <w:tcW w:w="1701" w:type="dxa"/>
          </w:tcPr>
          <w:p w:rsidR="00D36F1C" w:rsidRPr="009035AA" w:rsidRDefault="00D36F1C" w:rsidP="009035AA">
            <w:pPr>
              <w:jc w:val="center"/>
              <w:rPr>
                <w:rFonts w:ascii="Arial Narrow" w:hAnsi="Arial Narrow"/>
              </w:rPr>
            </w:pPr>
            <w:r w:rsidRPr="009035AA">
              <w:rPr>
                <w:rFonts w:ascii="Arial Narrow" w:hAnsi="Arial Narrow"/>
              </w:rPr>
              <w:t>4</w:t>
            </w:r>
          </w:p>
        </w:tc>
      </w:tr>
      <w:tr w:rsidR="00D36F1C" w:rsidTr="009035AA">
        <w:trPr>
          <w:trHeight w:val="331"/>
        </w:trPr>
        <w:tc>
          <w:tcPr>
            <w:tcW w:w="2093" w:type="dxa"/>
          </w:tcPr>
          <w:p w:rsidR="00D36F1C" w:rsidRPr="009035AA" w:rsidRDefault="00D36F1C" w:rsidP="009035AA">
            <w:pPr>
              <w:rPr>
                <w:rFonts w:ascii="Arial Narrow" w:hAnsi="Arial Narrow"/>
              </w:rPr>
            </w:pPr>
            <w:r w:rsidRPr="009035AA">
              <w:rPr>
                <w:rFonts w:ascii="Arial Narrow" w:hAnsi="Arial Narrow"/>
              </w:rPr>
              <w:t xml:space="preserve">Sucuk </w:t>
            </w:r>
          </w:p>
        </w:tc>
        <w:tc>
          <w:tcPr>
            <w:tcW w:w="1134" w:type="dxa"/>
          </w:tcPr>
          <w:p w:rsidR="00D36F1C" w:rsidRPr="009035AA" w:rsidRDefault="00D36F1C" w:rsidP="009035AA">
            <w:pPr>
              <w:jc w:val="center"/>
              <w:rPr>
                <w:rFonts w:ascii="Arial Narrow" w:hAnsi="Arial Narrow"/>
              </w:rPr>
            </w:pPr>
            <w:smartTag w:uri="urn:schemas-microsoft-com:office:smarttags" w:element="metricconverter">
              <w:smartTagPr>
                <w:attr w:name="ProductID" w:val="1 kg"/>
              </w:smartTagPr>
              <w:r w:rsidRPr="009035AA">
                <w:rPr>
                  <w:rFonts w:ascii="Arial Narrow" w:hAnsi="Arial Narrow"/>
                </w:rPr>
                <w:t>1 kg</w:t>
              </w:r>
            </w:smartTag>
          </w:p>
        </w:tc>
        <w:tc>
          <w:tcPr>
            <w:tcW w:w="1701" w:type="dxa"/>
          </w:tcPr>
          <w:p w:rsidR="00D36F1C" w:rsidRPr="009035AA" w:rsidRDefault="00D36F1C" w:rsidP="009035AA">
            <w:pPr>
              <w:jc w:val="center"/>
              <w:rPr>
                <w:rFonts w:ascii="Arial Narrow" w:hAnsi="Arial Narrow"/>
              </w:rPr>
            </w:pPr>
            <w:r w:rsidRPr="009035AA">
              <w:rPr>
                <w:rFonts w:ascii="Arial Narrow" w:hAnsi="Arial Narrow"/>
              </w:rPr>
              <w:t>18</w:t>
            </w:r>
          </w:p>
        </w:tc>
      </w:tr>
      <w:tr w:rsidR="00D36F1C" w:rsidTr="009035AA">
        <w:trPr>
          <w:trHeight w:val="351"/>
        </w:trPr>
        <w:tc>
          <w:tcPr>
            <w:tcW w:w="2093" w:type="dxa"/>
          </w:tcPr>
          <w:p w:rsidR="00D36F1C" w:rsidRPr="009035AA" w:rsidRDefault="00D36F1C" w:rsidP="009035AA">
            <w:pPr>
              <w:rPr>
                <w:rFonts w:ascii="Arial Narrow" w:hAnsi="Arial Narrow"/>
              </w:rPr>
            </w:pPr>
            <w:r w:rsidRPr="009035AA">
              <w:rPr>
                <w:rFonts w:ascii="Arial Narrow" w:hAnsi="Arial Narrow"/>
              </w:rPr>
              <w:t xml:space="preserve">Salam </w:t>
            </w:r>
          </w:p>
        </w:tc>
        <w:tc>
          <w:tcPr>
            <w:tcW w:w="1134" w:type="dxa"/>
          </w:tcPr>
          <w:p w:rsidR="00D36F1C" w:rsidRPr="009035AA" w:rsidRDefault="00D36F1C" w:rsidP="009035AA">
            <w:pPr>
              <w:jc w:val="center"/>
              <w:rPr>
                <w:rFonts w:ascii="Arial Narrow" w:hAnsi="Arial Narrow"/>
              </w:rPr>
            </w:pPr>
            <w:smartTag w:uri="urn:schemas-microsoft-com:office:smarttags" w:element="metricconverter">
              <w:smartTagPr>
                <w:attr w:name="ProductID" w:val="1 kg"/>
              </w:smartTagPr>
              <w:r w:rsidRPr="009035AA">
                <w:rPr>
                  <w:rFonts w:ascii="Arial Narrow" w:hAnsi="Arial Narrow"/>
                </w:rPr>
                <w:t>1 kg</w:t>
              </w:r>
            </w:smartTag>
          </w:p>
        </w:tc>
        <w:tc>
          <w:tcPr>
            <w:tcW w:w="1701" w:type="dxa"/>
          </w:tcPr>
          <w:p w:rsidR="00D36F1C" w:rsidRPr="009035AA" w:rsidRDefault="00D36F1C" w:rsidP="009035AA">
            <w:pPr>
              <w:jc w:val="center"/>
              <w:rPr>
                <w:rFonts w:ascii="Arial Narrow" w:hAnsi="Arial Narrow"/>
              </w:rPr>
            </w:pPr>
            <w:r w:rsidRPr="009035AA">
              <w:rPr>
                <w:rFonts w:ascii="Arial Narrow" w:hAnsi="Arial Narrow"/>
              </w:rPr>
              <w:t>16</w:t>
            </w:r>
          </w:p>
        </w:tc>
      </w:tr>
    </w:tbl>
    <w:p w:rsidR="00D36F1C" w:rsidRPr="002A5275" w:rsidRDefault="00D36F1C" w:rsidP="002A5275">
      <w:pPr>
        <w:rPr>
          <w:b/>
        </w:rPr>
      </w:pPr>
      <w:r w:rsidRPr="002A5275">
        <w:rPr>
          <w:b/>
        </w:rPr>
        <w:t>Yukarıda bir markette satılan bazı ürünler ve fiyatları verilmiştir. 1, 2 ve 3. Soruları tabloya göre yanıtlayınız.</w:t>
      </w:r>
    </w:p>
    <w:p w:rsidR="00D36F1C" w:rsidRDefault="00D36F1C" w:rsidP="002A5275"/>
    <w:p w:rsidR="00D36F1C" w:rsidRPr="002A5275" w:rsidRDefault="00D36F1C" w:rsidP="002A5275">
      <w:pPr>
        <w:rPr>
          <w:b/>
        </w:rPr>
      </w:pPr>
      <w:r w:rsidRPr="002A5275">
        <w:rPr>
          <w:b/>
        </w:rPr>
        <w:t xml:space="preserve">1) </w:t>
      </w:r>
      <w:smartTag w:uri="urn:schemas-microsoft-com:office:smarttags" w:element="metricconverter">
        <w:smartTagPr>
          <w:attr w:name="ProductID" w:val="3 kg"/>
        </w:smartTagPr>
        <w:r w:rsidRPr="002A5275">
          <w:rPr>
            <w:b/>
          </w:rPr>
          <w:t>3 kg</w:t>
        </w:r>
      </w:smartTag>
      <w:r w:rsidRPr="002A5275">
        <w:rPr>
          <w:b/>
        </w:rPr>
        <w:t xml:space="preserve"> pirinç, </w:t>
      </w:r>
      <w:smartTag w:uri="urn:schemas-microsoft-com:office:smarttags" w:element="metricconverter">
        <w:smartTagPr>
          <w:attr w:name="ProductID" w:val="2 kg"/>
        </w:smartTagPr>
        <w:r w:rsidRPr="002A5275">
          <w:rPr>
            <w:b/>
          </w:rPr>
          <w:t>2 kg</w:t>
        </w:r>
      </w:smartTag>
      <w:r w:rsidRPr="002A5275">
        <w:rPr>
          <w:b/>
        </w:rPr>
        <w:t xml:space="preserve"> makarna, </w:t>
      </w:r>
      <w:smartTag w:uri="urn:schemas-microsoft-com:office:smarttags" w:element="metricconverter">
        <w:smartTagPr>
          <w:attr w:name="ProductID" w:val="2 kg"/>
        </w:smartTagPr>
        <w:r w:rsidRPr="002A5275">
          <w:rPr>
            <w:b/>
          </w:rPr>
          <w:t>2 kg</w:t>
        </w:r>
      </w:smartTag>
      <w:r w:rsidRPr="002A5275">
        <w:rPr>
          <w:b/>
        </w:rPr>
        <w:t xml:space="preserve"> sucuk alan bir kişi kasaya kaç TL öder?</w:t>
      </w:r>
    </w:p>
    <w:p w:rsidR="00D36F1C" w:rsidRDefault="00D36F1C" w:rsidP="002A5275">
      <w:r w:rsidRPr="002A5275">
        <w:rPr>
          <w:b/>
        </w:rPr>
        <w:t>A)</w:t>
      </w:r>
      <w:r>
        <w:t xml:space="preserve"> 44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48</w:t>
      </w:r>
    </w:p>
    <w:p w:rsidR="00D36F1C" w:rsidRDefault="00D36F1C" w:rsidP="002A5275">
      <w:r w:rsidRPr="002A5275">
        <w:rPr>
          <w:b/>
        </w:rPr>
        <w:t>C)</w:t>
      </w:r>
      <w:r>
        <w:t xml:space="preserve"> 50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52</w:t>
      </w:r>
    </w:p>
    <w:p w:rsidR="00D36F1C" w:rsidRDefault="00D36F1C" w:rsidP="002A5275"/>
    <w:p w:rsidR="00D36F1C" w:rsidRDefault="00D36F1C" w:rsidP="002A5275"/>
    <w:p w:rsidR="00D36F1C" w:rsidRPr="002A5275" w:rsidRDefault="00D36F1C" w:rsidP="002A5275">
      <w:pPr>
        <w:rPr>
          <w:b/>
        </w:rPr>
      </w:pPr>
      <w:r>
        <w:rPr>
          <w:b/>
        </w:rPr>
        <w:t>2) Cebindeki 75 TL olan bir kişi listedeki ürünlerin hapsinden birer kilogram aldığında cebinde kaç TL’si kalır?</w:t>
      </w:r>
    </w:p>
    <w:p w:rsidR="00D36F1C" w:rsidRDefault="00D36F1C" w:rsidP="002A5275">
      <w:r w:rsidRPr="002A5275">
        <w:rPr>
          <w:b/>
        </w:rPr>
        <w:t>A)</w:t>
      </w:r>
      <w:r>
        <w:t xml:space="preserve"> 22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23</w:t>
      </w:r>
    </w:p>
    <w:p w:rsidR="00D36F1C" w:rsidRDefault="00D36F1C" w:rsidP="002A5275">
      <w:r w:rsidRPr="002A5275">
        <w:rPr>
          <w:b/>
        </w:rPr>
        <w:t>C)</w:t>
      </w:r>
      <w:r>
        <w:t xml:space="preserve"> 29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32</w:t>
      </w:r>
    </w:p>
    <w:p w:rsidR="00D36F1C" w:rsidRDefault="00D36F1C" w:rsidP="002A5275"/>
    <w:p w:rsidR="00D36F1C" w:rsidRDefault="00D36F1C" w:rsidP="002A5275"/>
    <w:p w:rsidR="00D36F1C" w:rsidRPr="002A5275" w:rsidRDefault="00D36F1C" w:rsidP="00A54A32">
      <w:pPr>
        <w:rPr>
          <w:b/>
        </w:rPr>
      </w:pPr>
      <w:r>
        <w:rPr>
          <w:b/>
        </w:rPr>
        <w:t>3) Bütün ürünlerden ikişer kilogram alınırsa kaç TL ödenir</w:t>
      </w:r>
      <w:r w:rsidRPr="002A5275">
        <w:rPr>
          <w:b/>
        </w:rPr>
        <w:t>?</w:t>
      </w:r>
    </w:p>
    <w:p w:rsidR="00D36F1C" w:rsidRDefault="00D36F1C" w:rsidP="00A54A32">
      <w:r w:rsidRPr="002A5275">
        <w:rPr>
          <w:b/>
        </w:rPr>
        <w:t>A)</w:t>
      </w:r>
      <w:r>
        <w:t xml:space="preserve"> 90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92</w:t>
      </w:r>
    </w:p>
    <w:p w:rsidR="00D36F1C" w:rsidRDefault="00D36F1C" w:rsidP="00A54A32">
      <w:r w:rsidRPr="002A5275">
        <w:rPr>
          <w:b/>
        </w:rPr>
        <w:t>C)</w:t>
      </w:r>
      <w:r>
        <w:t xml:space="preserve"> 98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100</w:t>
      </w:r>
    </w:p>
    <w:p w:rsidR="00D36F1C" w:rsidRDefault="00D36F1C" w:rsidP="002A5275"/>
    <w:p w:rsidR="00D36F1C" w:rsidRDefault="00D36F1C" w:rsidP="002A5275"/>
    <w:p w:rsidR="00D36F1C" w:rsidRPr="002A5275" w:rsidRDefault="00D36F1C" w:rsidP="00E7610B">
      <w:pPr>
        <w:rPr>
          <w:b/>
        </w:rPr>
      </w:pPr>
      <w:r>
        <w:rPr>
          <w:b/>
        </w:rPr>
        <w:t>4)  6 dakikada 8 sayfa kitap okuyan bir çocuk yarım saatte kaç sayfa okur</w:t>
      </w:r>
      <w:r w:rsidRPr="002A5275">
        <w:rPr>
          <w:b/>
        </w:rPr>
        <w:t>?</w:t>
      </w:r>
    </w:p>
    <w:p w:rsidR="00D36F1C" w:rsidRDefault="00D36F1C" w:rsidP="00E7610B">
      <w:r w:rsidRPr="002A5275">
        <w:rPr>
          <w:b/>
        </w:rPr>
        <w:t>A)</w:t>
      </w:r>
      <w:r>
        <w:t xml:space="preserve"> 40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52</w:t>
      </w:r>
    </w:p>
    <w:p w:rsidR="00D36F1C" w:rsidRDefault="00D36F1C" w:rsidP="00E7610B">
      <w:r w:rsidRPr="002A5275">
        <w:rPr>
          <w:b/>
        </w:rPr>
        <w:t>C)</w:t>
      </w:r>
      <w:r>
        <w:t xml:space="preserve"> 64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78</w:t>
      </w:r>
    </w:p>
    <w:p w:rsidR="00D36F1C" w:rsidRDefault="00D36F1C" w:rsidP="00E7610B"/>
    <w:p w:rsidR="00D36F1C" w:rsidRDefault="00D36F1C" w:rsidP="002A5275"/>
    <w:p w:rsidR="00D36F1C" w:rsidRPr="002A5275" w:rsidRDefault="00D36F1C" w:rsidP="00E7610B">
      <w:pPr>
        <w:rPr>
          <w:b/>
        </w:rPr>
      </w:pPr>
      <w:r>
        <w:rPr>
          <w:b/>
        </w:rPr>
        <w:t>5</w:t>
      </w:r>
      <w:r w:rsidRPr="002A5275">
        <w:rPr>
          <w:b/>
        </w:rPr>
        <w:t xml:space="preserve">) </w:t>
      </w:r>
      <w:r>
        <w:rPr>
          <w:b/>
        </w:rPr>
        <w:t>Babasının yaşı, Olcay’ın yaşının 4 katı kadardır. Babası ise annesinden 3 yaş büyüktür. Olcay 8 yaşında olduğuna göre üçünün yaşları toplamı kaçtır</w:t>
      </w:r>
      <w:r w:rsidRPr="002A5275">
        <w:rPr>
          <w:b/>
        </w:rPr>
        <w:t>?</w:t>
      </w:r>
    </w:p>
    <w:p w:rsidR="00D36F1C" w:rsidRDefault="00D36F1C" w:rsidP="00E7610B">
      <w:r w:rsidRPr="002A5275">
        <w:rPr>
          <w:b/>
        </w:rPr>
        <w:t>A)</w:t>
      </w:r>
      <w:r>
        <w:t xml:space="preserve"> 62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61</w:t>
      </w:r>
    </w:p>
    <w:p w:rsidR="00D36F1C" w:rsidRDefault="00D36F1C" w:rsidP="00E7610B">
      <w:r w:rsidRPr="002A5275">
        <w:rPr>
          <w:b/>
        </w:rPr>
        <w:t>C)</w:t>
      </w:r>
      <w:r>
        <w:t xml:space="preserve"> 69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73</w:t>
      </w:r>
    </w:p>
    <w:p w:rsidR="00D36F1C" w:rsidRDefault="00D36F1C" w:rsidP="00E7610B"/>
    <w:p w:rsidR="00D36F1C" w:rsidRPr="009A226A" w:rsidRDefault="00D36F1C" w:rsidP="009A226A">
      <w:pPr>
        <w:rPr>
          <w:b/>
        </w:rPr>
      </w:pPr>
      <w:r w:rsidRPr="009A226A">
        <w:rPr>
          <w:b/>
        </w:rPr>
        <w:t xml:space="preserve">6)  Matematik kitabımızda 192 sayfa var. Sınıfımızdaki </w:t>
      </w:r>
      <w:r>
        <w:rPr>
          <w:b/>
        </w:rPr>
        <w:t>45</w:t>
      </w:r>
      <w:r w:rsidRPr="009A226A">
        <w:rPr>
          <w:b/>
        </w:rPr>
        <w:t xml:space="preserve"> öğrencinin hepsinde matematik kitabı olduğuna göre, matematik kitaplarımızın tamamında kaç sayfa vardır?</w:t>
      </w:r>
    </w:p>
    <w:p w:rsidR="00D36F1C" w:rsidRDefault="00D36F1C" w:rsidP="009A226A">
      <w:r w:rsidRPr="002A5275">
        <w:rPr>
          <w:b/>
        </w:rPr>
        <w:t>A)</w:t>
      </w:r>
      <w:r>
        <w:t xml:space="preserve"> 237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147   </w:t>
      </w:r>
      <w:r>
        <w:tab/>
      </w:r>
    </w:p>
    <w:p w:rsidR="00D36F1C" w:rsidRDefault="00D36F1C" w:rsidP="009A226A">
      <w:r w:rsidRPr="002A5275">
        <w:rPr>
          <w:b/>
        </w:rPr>
        <w:t>C)</w:t>
      </w:r>
      <w:r>
        <w:t xml:space="preserve"> 1640</w:t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8640</w:t>
      </w:r>
    </w:p>
    <w:p w:rsidR="00D36F1C" w:rsidRPr="009A226A" w:rsidRDefault="00D36F1C" w:rsidP="009A226A">
      <w:pPr>
        <w:rPr>
          <w:b/>
          <w:color w:val="333333"/>
        </w:rPr>
      </w:pPr>
      <w:r w:rsidRPr="009A226A">
        <w:rPr>
          <w:b/>
          <w:color w:val="333333"/>
        </w:rPr>
        <w:t>7</w:t>
      </w:r>
      <w:r>
        <w:rPr>
          <w:b/>
          <w:color w:val="333333"/>
        </w:rPr>
        <w:t>)</w:t>
      </w:r>
      <w:r w:rsidRPr="009A226A">
        <w:rPr>
          <w:b/>
          <w:color w:val="333333"/>
        </w:rPr>
        <w:t xml:space="preserve">  Her birinde </w:t>
      </w:r>
      <w:smartTag w:uri="urn:schemas-microsoft-com:office:smarttags" w:element="metricconverter">
        <w:smartTagPr>
          <w:attr w:name="ProductID" w:val="67 kg"/>
        </w:smartTagPr>
        <w:r w:rsidRPr="009A226A">
          <w:rPr>
            <w:b/>
            <w:color w:val="333333"/>
          </w:rPr>
          <w:t>67 kg</w:t>
        </w:r>
      </w:smartTag>
      <w:r w:rsidRPr="009A226A">
        <w:rPr>
          <w:b/>
          <w:color w:val="333333"/>
        </w:rPr>
        <w:t xml:space="preserve"> un bulunan çuvallardan </w:t>
      </w:r>
      <w:r>
        <w:rPr>
          <w:b/>
          <w:color w:val="333333"/>
        </w:rPr>
        <w:t>32</w:t>
      </w:r>
      <w:r w:rsidRPr="009A226A">
        <w:rPr>
          <w:b/>
          <w:color w:val="333333"/>
        </w:rPr>
        <w:t xml:space="preserve"> tanesinde kaç kg un vardır?</w:t>
      </w:r>
    </w:p>
    <w:p w:rsidR="00D36F1C" w:rsidRDefault="00D36F1C" w:rsidP="009A226A">
      <w:r w:rsidRPr="002A5275">
        <w:rPr>
          <w:b/>
        </w:rPr>
        <w:t>A)</w:t>
      </w:r>
      <w:r>
        <w:t xml:space="preserve"> 99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35</w:t>
      </w:r>
    </w:p>
    <w:p w:rsidR="00D36F1C" w:rsidRDefault="00D36F1C" w:rsidP="009A226A">
      <w:r w:rsidRPr="002A5275">
        <w:rPr>
          <w:b/>
        </w:rPr>
        <w:t>C)</w:t>
      </w:r>
      <w:r>
        <w:t xml:space="preserve"> 2144</w:t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1199</w:t>
      </w:r>
    </w:p>
    <w:p w:rsidR="00D36F1C" w:rsidRDefault="00D36F1C" w:rsidP="009A226A">
      <w:pPr>
        <w:rPr>
          <w:b/>
          <w:color w:val="333333"/>
        </w:rPr>
      </w:pPr>
    </w:p>
    <w:p w:rsidR="00D36F1C" w:rsidRPr="009A226A" w:rsidRDefault="00D36F1C" w:rsidP="009A226A">
      <w:pPr>
        <w:rPr>
          <w:b/>
          <w:color w:val="333333"/>
        </w:rPr>
      </w:pPr>
    </w:p>
    <w:p w:rsidR="00D36F1C" w:rsidRPr="009A226A" w:rsidRDefault="00D36F1C" w:rsidP="009A226A">
      <w:pPr>
        <w:rPr>
          <w:b/>
          <w:color w:val="333333"/>
        </w:rPr>
      </w:pPr>
      <w:r w:rsidRPr="009A226A">
        <w:rPr>
          <w:b/>
          <w:color w:val="333333"/>
        </w:rPr>
        <w:t>8</w:t>
      </w:r>
      <w:r>
        <w:rPr>
          <w:b/>
          <w:color w:val="333333"/>
        </w:rPr>
        <w:t>)</w:t>
      </w:r>
      <w:r w:rsidRPr="009A226A">
        <w:rPr>
          <w:b/>
          <w:color w:val="333333"/>
        </w:rPr>
        <w:t xml:space="preserve"> Tanesi </w:t>
      </w:r>
      <w:r>
        <w:rPr>
          <w:b/>
          <w:color w:val="333333"/>
        </w:rPr>
        <w:t xml:space="preserve">17 TL </w:t>
      </w:r>
      <w:r w:rsidRPr="009A226A">
        <w:rPr>
          <w:b/>
          <w:color w:val="333333"/>
        </w:rPr>
        <w:t xml:space="preserve">olan </w:t>
      </w:r>
      <w:r>
        <w:rPr>
          <w:b/>
          <w:color w:val="333333"/>
        </w:rPr>
        <w:t>tişörtlerin</w:t>
      </w:r>
      <w:r w:rsidRPr="009A226A">
        <w:rPr>
          <w:b/>
          <w:color w:val="333333"/>
        </w:rPr>
        <w:t xml:space="preserve"> </w:t>
      </w:r>
      <w:r>
        <w:rPr>
          <w:b/>
          <w:color w:val="333333"/>
        </w:rPr>
        <w:t>68</w:t>
      </w:r>
      <w:r w:rsidRPr="009A226A">
        <w:rPr>
          <w:b/>
          <w:color w:val="333333"/>
        </w:rPr>
        <w:t xml:space="preserve"> tanesi kaç TL</w:t>
      </w:r>
      <w:r>
        <w:rPr>
          <w:b/>
          <w:color w:val="333333"/>
        </w:rPr>
        <w:t>’</w:t>
      </w:r>
      <w:r w:rsidRPr="009A226A">
        <w:rPr>
          <w:b/>
          <w:color w:val="333333"/>
        </w:rPr>
        <w:t>dir?</w:t>
      </w:r>
    </w:p>
    <w:p w:rsidR="00D36F1C" w:rsidRDefault="00D36F1C" w:rsidP="009A226A">
      <w:r w:rsidRPr="002A5275">
        <w:rPr>
          <w:b/>
        </w:rPr>
        <w:t>A)</w:t>
      </w:r>
      <w:r>
        <w:t xml:space="preserve"> 1156</w:t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85</w:t>
      </w:r>
    </w:p>
    <w:p w:rsidR="00D36F1C" w:rsidRDefault="00D36F1C" w:rsidP="009A226A">
      <w:r w:rsidRPr="002A5275">
        <w:rPr>
          <w:b/>
        </w:rPr>
        <w:t>C)</w:t>
      </w:r>
      <w:r>
        <w:t xml:space="preserve"> 51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267</w:t>
      </w:r>
    </w:p>
    <w:p w:rsidR="00D36F1C" w:rsidRDefault="00D36F1C" w:rsidP="009A226A">
      <w:pPr>
        <w:rPr>
          <w:b/>
          <w:color w:val="333333"/>
        </w:rPr>
      </w:pPr>
    </w:p>
    <w:p w:rsidR="00D36F1C" w:rsidRPr="009A226A" w:rsidRDefault="00D36F1C" w:rsidP="009A226A">
      <w:pPr>
        <w:rPr>
          <w:b/>
          <w:color w:val="333333"/>
        </w:rPr>
      </w:pPr>
    </w:p>
    <w:p w:rsidR="00D36F1C" w:rsidRPr="009A226A" w:rsidRDefault="00D36F1C" w:rsidP="009A226A">
      <w:pPr>
        <w:rPr>
          <w:b/>
          <w:color w:val="333333"/>
        </w:rPr>
      </w:pPr>
      <w:r w:rsidRPr="009A226A">
        <w:rPr>
          <w:b/>
          <w:color w:val="333333"/>
        </w:rPr>
        <w:t>9</w:t>
      </w:r>
      <w:r>
        <w:rPr>
          <w:b/>
          <w:color w:val="333333"/>
        </w:rPr>
        <w:t>)</w:t>
      </w:r>
      <w:r w:rsidRPr="009A226A">
        <w:rPr>
          <w:b/>
          <w:color w:val="333333"/>
        </w:rPr>
        <w:t xml:space="preserve"> Her bir kolide 30 yumurta bulunan 95 kolide kaç yumurta vardır?</w:t>
      </w:r>
    </w:p>
    <w:p w:rsidR="00D36F1C" w:rsidRDefault="00D36F1C" w:rsidP="009A226A">
      <w:r w:rsidRPr="002A5275">
        <w:rPr>
          <w:b/>
        </w:rPr>
        <w:t>A)</w:t>
      </w:r>
      <w:r>
        <w:t xml:space="preserve"> 1850</w:t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2850</w:t>
      </w:r>
    </w:p>
    <w:p w:rsidR="00D36F1C" w:rsidRDefault="00D36F1C" w:rsidP="009A226A">
      <w:r w:rsidRPr="002A5275">
        <w:rPr>
          <w:b/>
        </w:rPr>
        <w:t>C)</w:t>
      </w:r>
      <w:r>
        <w:t xml:space="preserve"> 135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65</w:t>
      </w:r>
    </w:p>
    <w:p w:rsidR="00D36F1C" w:rsidRDefault="00D36F1C" w:rsidP="009A226A">
      <w:pPr>
        <w:rPr>
          <w:b/>
          <w:color w:val="333333"/>
        </w:rPr>
      </w:pPr>
    </w:p>
    <w:p w:rsidR="00D36F1C" w:rsidRPr="009A226A" w:rsidRDefault="00D36F1C" w:rsidP="009A226A">
      <w:pPr>
        <w:rPr>
          <w:b/>
          <w:color w:val="333333"/>
        </w:rPr>
      </w:pPr>
      <w:r w:rsidRPr="009A226A">
        <w:rPr>
          <w:b/>
          <w:color w:val="333333"/>
        </w:rPr>
        <w:br/>
        <w:t>10</w:t>
      </w:r>
      <w:r>
        <w:rPr>
          <w:b/>
          <w:color w:val="333333"/>
        </w:rPr>
        <w:t xml:space="preserve">) </w:t>
      </w:r>
      <w:r w:rsidRPr="009A226A">
        <w:rPr>
          <w:b/>
          <w:color w:val="333333"/>
        </w:rPr>
        <w:t>Her gün 125</w:t>
      </w:r>
      <w:r>
        <w:rPr>
          <w:b/>
          <w:color w:val="333333"/>
        </w:rPr>
        <w:t xml:space="preserve"> </w:t>
      </w:r>
      <w:r w:rsidRPr="009A226A">
        <w:rPr>
          <w:b/>
          <w:color w:val="333333"/>
        </w:rPr>
        <w:t xml:space="preserve">TL </w:t>
      </w:r>
      <w:r>
        <w:rPr>
          <w:b/>
          <w:color w:val="333333"/>
        </w:rPr>
        <w:t>harcayan bir aile 2 haftada kaç TL harcar</w:t>
      </w:r>
      <w:r w:rsidRPr="009A226A">
        <w:rPr>
          <w:b/>
          <w:color w:val="333333"/>
        </w:rPr>
        <w:t>?</w:t>
      </w:r>
    </w:p>
    <w:p w:rsidR="00D36F1C" w:rsidRDefault="00D36F1C" w:rsidP="009A226A">
      <w:r w:rsidRPr="002A5275">
        <w:rPr>
          <w:b/>
        </w:rPr>
        <w:t>A)</w:t>
      </w:r>
      <w:r>
        <w:t xml:space="preserve"> 127</w:t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1250</w:t>
      </w:r>
    </w:p>
    <w:p w:rsidR="00D36F1C" w:rsidRDefault="00D36F1C" w:rsidP="009A226A">
      <w:r w:rsidRPr="002A5275">
        <w:rPr>
          <w:b/>
        </w:rPr>
        <w:t>C)</w:t>
      </w:r>
      <w:r>
        <w:t xml:space="preserve"> 139</w:t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1750</w:t>
      </w:r>
    </w:p>
    <w:p w:rsidR="00D36F1C" w:rsidRDefault="00D36F1C" w:rsidP="009A226A"/>
    <w:p w:rsidR="00D36F1C" w:rsidRDefault="00D36F1C" w:rsidP="002A5275"/>
    <w:p w:rsidR="00D36F1C" w:rsidRPr="003370FB" w:rsidRDefault="00D36F1C" w:rsidP="003370FB">
      <w:pPr>
        <w:rPr>
          <w:b/>
          <w:color w:val="333333"/>
        </w:rPr>
      </w:pPr>
      <w:r>
        <w:rPr>
          <w:b/>
          <w:color w:val="333333"/>
        </w:rPr>
        <w:t xml:space="preserve">11) </w:t>
      </w:r>
      <w:r w:rsidRPr="003370FB">
        <w:rPr>
          <w:b/>
          <w:color w:val="333333"/>
        </w:rPr>
        <w:t>Bir çarpma işleminde çarpanlardan biri 20, çarpım 100 ise diğer çarpan kaçtır?</w:t>
      </w:r>
    </w:p>
    <w:p w:rsidR="00D36F1C" w:rsidRDefault="00D36F1C" w:rsidP="003370FB">
      <w:r w:rsidRPr="002A5275">
        <w:rPr>
          <w:b/>
        </w:rPr>
        <w:t>A)</w:t>
      </w:r>
      <w:r>
        <w:t xml:space="preserve"> 5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80</w:t>
      </w:r>
    </w:p>
    <w:p w:rsidR="00D36F1C" w:rsidRDefault="00D36F1C" w:rsidP="003370FB">
      <w:r w:rsidRPr="002A5275">
        <w:rPr>
          <w:b/>
        </w:rPr>
        <w:t>C)</w:t>
      </w:r>
      <w:r>
        <w:t xml:space="preserve"> 120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2000</w:t>
      </w:r>
    </w:p>
    <w:p w:rsidR="00D36F1C" w:rsidRDefault="00D36F1C" w:rsidP="003370FB">
      <w:pPr>
        <w:rPr>
          <w:b/>
          <w:color w:val="333333"/>
        </w:rPr>
      </w:pPr>
    </w:p>
    <w:p w:rsidR="00D36F1C" w:rsidRPr="003370FB" w:rsidRDefault="00D36F1C" w:rsidP="003370FB">
      <w:pPr>
        <w:rPr>
          <w:b/>
          <w:color w:val="333333"/>
        </w:rPr>
      </w:pPr>
    </w:p>
    <w:p w:rsidR="00D36F1C" w:rsidRPr="003370FB" w:rsidRDefault="00D36F1C" w:rsidP="003370FB">
      <w:pPr>
        <w:rPr>
          <w:b/>
          <w:color w:val="333333"/>
        </w:rPr>
      </w:pPr>
      <w:r>
        <w:rPr>
          <w:b/>
          <w:color w:val="333333"/>
        </w:rPr>
        <w:t>12)</w:t>
      </w:r>
      <w:r w:rsidRPr="003370FB">
        <w:rPr>
          <w:b/>
          <w:color w:val="333333"/>
        </w:rPr>
        <w:t xml:space="preserve">  </w:t>
      </w:r>
      <w:r>
        <w:rPr>
          <w:b/>
          <w:color w:val="333333"/>
        </w:rPr>
        <w:t>0</w:t>
      </w:r>
      <w:r w:rsidRPr="003370FB">
        <w:rPr>
          <w:b/>
          <w:color w:val="333333"/>
        </w:rPr>
        <w:t xml:space="preserve"> x 12 x 20 işleminin sonucu kaçtır?</w:t>
      </w:r>
    </w:p>
    <w:p w:rsidR="00D36F1C" w:rsidRDefault="00D36F1C" w:rsidP="003370FB">
      <w:r w:rsidRPr="002A5275">
        <w:rPr>
          <w:b/>
        </w:rPr>
        <w:t>A)</w:t>
      </w:r>
      <w:r>
        <w:t xml:space="preserve"> 0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240</w:t>
      </w:r>
    </w:p>
    <w:p w:rsidR="00D36F1C" w:rsidRDefault="00D36F1C" w:rsidP="003370FB">
      <w:r w:rsidRPr="002A5275">
        <w:rPr>
          <w:b/>
        </w:rPr>
        <w:t>C)</w:t>
      </w:r>
      <w:r>
        <w:t xml:space="preserve"> 241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32</w:t>
      </w:r>
    </w:p>
    <w:p w:rsidR="00D36F1C" w:rsidRDefault="00D36F1C" w:rsidP="003370FB">
      <w:pPr>
        <w:rPr>
          <w:b/>
          <w:color w:val="333333"/>
        </w:rPr>
      </w:pPr>
    </w:p>
    <w:p w:rsidR="00D36F1C" w:rsidRPr="003370FB" w:rsidRDefault="00D36F1C" w:rsidP="003370FB">
      <w:pPr>
        <w:rPr>
          <w:b/>
          <w:color w:val="333333"/>
        </w:rPr>
      </w:pPr>
      <w:r>
        <w:rPr>
          <w:noProof/>
        </w:rPr>
        <w:pict>
          <v:rect id="_x0000_s1028" style="position:absolute;margin-left:218.8pt;margin-top:11.7pt;width:16.5pt;height:14.75pt;z-index:251657216">
            <v:textbox>
              <w:txbxContent>
                <w:p w:rsidR="00D36F1C" w:rsidRDefault="00D36F1C" w:rsidP="003370FB"/>
              </w:txbxContent>
            </v:textbox>
          </v:rect>
        </w:pict>
      </w:r>
      <w:r>
        <w:rPr>
          <w:noProof/>
        </w:rPr>
        <w:pict>
          <v:rect id="_x0000_s1029" style="position:absolute;margin-left:69.55pt;margin-top:11.7pt;width:15.3pt;height:15.5pt;z-index:251658240">
            <v:textbox>
              <w:txbxContent>
                <w:p w:rsidR="00D36F1C" w:rsidRDefault="00D36F1C" w:rsidP="003370FB"/>
              </w:txbxContent>
            </v:textbox>
          </v:rect>
        </w:pict>
      </w:r>
    </w:p>
    <w:p w:rsidR="00D36F1C" w:rsidRPr="003370FB" w:rsidRDefault="00D36F1C" w:rsidP="003370FB">
      <w:pPr>
        <w:rPr>
          <w:b/>
          <w:color w:val="333333"/>
        </w:rPr>
      </w:pPr>
      <w:r>
        <w:rPr>
          <w:b/>
          <w:color w:val="333333"/>
        </w:rPr>
        <w:t>13)</w:t>
      </w:r>
      <w:r w:rsidRPr="003370FB">
        <w:rPr>
          <w:b/>
          <w:color w:val="333333"/>
        </w:rPr>
        <w:t xml:space="preserve">  (21 x 2) x  </w:t>
      </w:r>
      <w:r>
        <w:rPr>
          <w:b/>
          <w:color w:val="333333"/>
        </w:rPr>
        <w:t xml:space="preserve"> </w:t>
      </w:r>
      <w:r w:rsidRPr="003370FB">
        <w:rPr>
          <w:b/>
          <w:color w:val="333333"/>
        </w:rPr>
        <w:t xml:space="preserve">   </w:t>
      </w:r>
      <w:r>
        <w:rPr>
          <w:b/>
          <w:color w:val="333333"/>
        </w:rPr>
        <w:t xml:space="preserve"> </w:t>
      </w:r>
      <w:r w:rsidRPr="003370FB">
        <w:rPr>
          <w:b/>
          <w:color w:val="333333"/>
        </w:rPr>
        <w:t xml:space="preserve">= (3  x 14) x 2 eşitliğinde  </w:t>
      </w:r>
      <w:r>
        <w:rPr>
          <w:b/>
          <w:color w:val="333333"/>
        </w:rPr>
        <w:t xml:space="preserve"> </w:t>
      </w:r>
      <w:r w:rsidRPr="003370FB">
        <w:rPr>
          <w:b/>
          <w:color w:val="333333"/>
        </w:rPr>
        <w:t xml:space="preserve"> yerine hangi rakam yazılmalıdır?</w:t>
      </w:r>
    </w:p>
    <w:p w:rsidR="00D36F1C" w:rsidRDefault="00D36F1C" w:rsidP="003370FB">
      <w:r w:rsidRPr="002A5275">
        <w:rPr>
          <w:b/>
        </w:rPr>
        <w:t>A)</w:t>
      </w:r>
      <w:r>
        <w:t xml:space="preserve"> 42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84</w:t>
      </w:r>
    </w:p>
    <w:p w:rsidR="00D36F1C" w:rsidRDefault="00D36F1C" w:rsidP="003370FB">
      <w:r w:rsidRPr="002A5275">
        <w:rPr>
          <w:b/>
        </w:rPr>
        <w:t>C)</w:t>
      </w:r>
      <w:r>
        <w:t xml:space="preserve"> 2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38</w:t>
      </w:r>
    </w:p>
    <w:p w:rsidR="00D36F1C" w:rsidRDefault="00D36F1C" w:rsidP="003370FB">
      <w:pPr>
        <w:rPr>
          <w:b/>
          <w:color w:val="333333"/>
        </w:rPr>
      </w:pPr>
    </w:p>
    <w:p w:rsidR="00D36F1C" w:rsidRDefault="00D36F1C" w:rsidP="003370FB">
      <w:pPr>
        <w:rPr>
          <w:b/>
          <w:color w:val="333333"/>
        </w:rPr>
      </w:pPr>
    </w:p>
    <w:p w:rsidR="00D36F1C" w:rsidRPr="003370FB" w:rsidRDefault="00D36F1C" w:rsidP="003370FB">
      <w:pPr>
        <w:rPr>
          <w:b/>
          <w:color w:val="333333"/>
        </w:rPr>
      </w:pPr>
    </w:p>
    <w:p w:rsidR="00D36F1C" w:rsidRPr="003370FB" w:rsidRDefault="00D36F1C" w:rsidP="003370FB">
      <w:pPr>
        <w:rPr>
          <w:b/>
          <w:color w:val="333333"/>
        </w:rPr>
      </w:pPr>
      <w:r>
        <w:rPr>
          <w:b/>
          <w:color w:val="333333"/>
        </w:rPr>
        <w:t>14)</w:t>
      </w:r>
      <w:r w:rsidRPr="003370FB">
        <w:rPr>
          <w:b/>
          <w:color w:val="333333"/>
        </w:rPr>
        <w:t xml:space="preserve">  </w:t>
      </w:r>
      <w:r>
        <w:rPr>
          <w:b/>
          <w:color w:val="333333"/>
        </w:rPr>
        <w:t xml:space="preserve">Bir sokağın bir kenarına </w:t>
      </w:r>
      <w:smartTag w:uri="urn:schemas-microsoft-com:office:smarttags" w:element="metricconverter">
        <w:smartTagPr>
          <w:attr w:name="ProductID" w:val="8 m"/>
        </w:smartTagPr>
        <w:r>
          <w:rPr>
            <w:b/>
            <w:color w:val="333333"/>
          </w:rPr>
          <w:t>8 m</w:t>
        </w:r>
      </w:smartTag>
      <w:r>
        <w:rPr>
          <w:b/>
          <w:color w:val="333333"/>
        </w:rPr>
        <w:t xml:space="preserve"> aralıklarla 48 fidan dikiliyor. Baştaki ve sondaki fidanlar arasındaki uzaklık kaç metredir</w:t>
      </w:r>
      <w:r w:rsidRPr="003370FB">
        <w:rPr>
          <w:b/>
          <w:color w:val="333333"/>
        </w:rPr>
        <w:t>?</w:t>
      </w:r>
    </w:p>
    <w:p w:rsidR="00D36F1C" w:rsidRDefault="00D36F1C" w:rsidP="003370FB">
      <w:r w:rsidRPr="002A5275">
        <w:rPr>
          <w:b/>
        </w:rPr>
        <w:t>A)</w:t>
      </w:r>
      <w:r>
        <w:t xml:space="preserve"> 384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368</w:t>
      </w:r>
    </w:p>
    <w:p w:rsidR="00D36F1C" w:rsidRDefault="00D36F1C" w:rsidP="003370FB">
      <w:r w:rsidRPr="002A5275">
        <w:rPr>
          <w:b/>
        </w:rPr>
        <w:t>C)</w:t>
      </w:r>
      <w:r>
        <w:t xml:space="preserve"> 376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360</w:t>
      </w:r>
    </w:p>
    <w:p w:rsidR="00D36F1C" w:rsidRDefault="00D36F1C" w:rsidP="003370FB">
      <w:pPr>
        <w:rPr>
          <w:b/>
          <w:color w:val="333333"/>
        </w:rPr>
      </w:pPr>
    </w:p>
    <w:p w:rsidR="00D36F1C" w:rsidRPr="003370FB" w:rsidRDefault="00D36F1C" w:rsidP="003370FB">
      <w:pPr>
        <w:rPr>
          <w:b/>
          <w:color w:val="333333"/>
        </w:rPr>
      </w:pPr>
    </w:p>
    <w:p w:rsidR="00D36F1C" w:rsidRPr="003370FB" w:rsidRDefault="00D36F1C" w:rsidP="003370FB">
      <w:pPr>
        <w:rPr>
          <w:b/>
          <w:color w:val="333333"/>
        </w:rPr>
      </w:pPr>
      <w:r>
        <w:rPr>
          <w:b/>
          <w:color w:val="333333"/>
        </w:rPr>
        <w:t>15)</w:t>
      </w:r>
      <w:r w:rsidRPr="003370FB">
        <w:rPr>
          <w:b/>
          <w:color w:val="333333"/>
        </w:rPr>
        <w:t xml:space="preserve">  </w:t>
      </w:r>
      <w:r>
        <w:rPr>
          <w:b/>
          <w:color w:val="333333"/>
        </w:rPr>
        <w:t>Sınıfımızda öğrenciler dörder kişilik 8 grup ve beşer kişilik 3 grup oluşturarak oynuyorlar. Sınıfımızdaki öğrenci sayısı kaçtır?</w:t>
      </w:r>
    </w:p>
    <w:p w:rsidR="00D36F1C" w:rsidRDefault="00D36F1C" w:rsidP="003370FB">
      <w:r w:rsidRPr="002A5275">
        <w:rPr>
          <w:b/>
        </w:rPr>
        <w:t>A)</w:t>
      </w:r>
      <w:r>
        <w:t xml:space="preserve"> 32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B)</w:t>
      </w:r>
      <w:r>
        <w:t xml:space="preserve"> 37</w:t>
      </w:r>
    </w:p>
    <w:p w:rsidR="00D36F1C" w:rsidRDefault="00D36F1C" w:rsidP="003370FB">
      <w:r w:rsidRPr="002A5275">
        <w:rPr>
          <w:b/>
        </w:rPr>
        <w:t>C)</w:t>
      </w:r>
      <w:r>
        <w:t xml:space="preserve"> 47</w:t>
      </w:r>
      <w:r>
        <w:tab/>
      </w:r>
      <w:r>
        <w:tab/>
      </w:r>
      <w:r>
        <w:tab/>
      </w:r>
      <w:r>
        <w:tab/>
      </w:r>
      <w:r w:rsidRPr="002A5275">
        <w:rPr>
          <w:b/>
        </w:rPr>
        <w:t>D)</w:t>
      </w:r>
      <w:r>
        <w:t xml:space="preserve"> 55</w:t>
      </w:r>
    </w:p>
    <w:p w:rsidR="00D36F1C" w:rsidRDefault="00D36F1C" w:rsidP="00BA0C4D">
      <w:hyperlink r:id="rId4" w:history="1">
        <w:r>
          <w:rPr>
            <w:rStyle w:val="Hyperlink"/>
            <w:rFonts w:ascii="Hand writing Mutlu" w:hAnsi="Hand writing Mutlu"/>
          </w:rPr>
          <w:t>www.sorubak.com</w:t>
        </w:r>
      </w:hyperlink>
    </w:p>
    <w:p w:rsidR="00D36F1C" w:rsidRDefault="00D36F1C" w:rsidP="003370FB"/>
    <w:sectPr w:rsidR="00D36F1C" w:rsidSect="009A226A">
      <w:type w:val="continuous"/>
      <w:pgSz w:w="11906" w:h="16838"/>
      <w:pgMar w:top="426" w:right="707" w:bottom="567" w:left="851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14B"/>
    <w:rsid w:val="00134694"/>
    <w:rsid w:val="00165447"/>
    <w:rsid w:val="001B6DE9"/>
    <w:rsid w:val="002336FE"/>
    <w:rsid w:val="002A5275"/>
    <w:rsid w:val="003370FB"/>
    <w:rsid w:val="00403D1D"/>
    <w:rsid w:val="004D1747"/>
    <w:rsid w:val="005A41D8"/>
    <w:rsid w:val="006A1319"/>
    <w:rsid w:val="006B055D"/>
    <w:rsid w:val="006D3C7D"/>
    <w:rsid w:val="007A788E"/>
    <w:rsid w:val="007D1E43"/>
    <w:rsid w:val="007D6CF3"/>
    <w:rsid w:val="007F0267"/>
    <w:rsid w:val="008E40B0"/>
    <w:rsid w:val="009035AA"/>
    <w:rsid w:val="00982B36"/>
    <w:rsid w:val="009A1A3A"/>
    <w:rsid w:val="009A226A"/>
    <w:rsid w:val="00A51E93"/>
    <w:rsid w:val="00A54A32"/>
    <w:rsid w:val="00B03D45"/>
    <w:rsid w:val="00B52F10"/>
    <w:rsid w:val="00BA0C4D"/>
    <w:rsid w:val="00BA2721"/>
    <w:rsid w:val="00BE0CA3"/>
    <w:rsid w:val="00C958E6"/>
    <w:rsid w:val="00CA3BFB"/>
    <w:rsid w:val="00CD4EC2"/>
    <w:rsid w:val="00D36F1C"/>
    <w:rsid w:val="00D5018A"/>
    <w:rsid w:val="00DE71DE"/>
    <w:rsid w:val="00E7610B"/>
    <w:rsid w:val="00EB7806"/>
    <w:rsid w:val="00ED4847"/>
    <w:rsid w:val="00F14A5A"/>
    <w:rsid w:val="00F1614B"/>
    <w:rsid w:val="00F40CE2"/>
    <w:rsid w:val="00FC7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D4E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4E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40CE2"/>
    <w:pPr>
      <w:ind w:left="720"/>
      <w:contextualSpacing/>
    </w:pPr>
  </w:style>
  <w:style w:type="table" w:styleId="TableGrid">
    <w:name w:val="Table Grid"/>
    <w:basedOn w:val="TableNormal"/>
    <w:uiPriority w:val="99"/>
    <w:rsid w:val="002A52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BA0C4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38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139</TotalTime>
  <Pages>2</Pages>
  <Words>334</Words>
  <Characters>1909</Characters>
  <Application>Microsoft Office Outlook</Application>
  <DocSecurity>0</DocSecurity>
  <Lines>0</Lines>
  <Paragraphs>0</Paragraphs>
  <ScaleCrop>false</ScaleCrop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TSXP</dc:creator>
  <cp:keywords/>
  <dc:description/>
  <cp:lastModifiedBy>edanur</cp:lastModifiedBy>
  <cp:revision>15</cp:revision>
  <dcterms:created xsi:type="dcterms:W3CDTF">2010-11-14T18:01:00Z</dcterms:created>
  <dcterms:modified xsi:type="dcterms:W3CDTF">2010-12-02T19:20:00Z</dcterms:modified>
</cp:coreProperties>
</file>